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28" w:rsidRPr="00F723D3" w:rsidRDefault="00BD1B28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BD1B28" w:rsidRPr="00F723D3" w:rsidRDefault="00BD1B28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BD1B28" w:rsidRPr="00F723D3" w:rsidRDefault="00BD1B28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BD1B28" w:rsidRPr="00F723D3" w:rsidRDefault="00BD1B28" w:rsidP="00732D7B">
      <w:pPr>
        <w:pStyle w:val="NoSpacing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BD1B28" w:rsidRPr="00223E38" w:rsidRDefault="00BD1B28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BD1B28" w:rsidRPr="00223E38" w:rsidRDefault="00BD1B28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BD1B28" w:rsidRDefault="00BD1B28">
      <w:pPr>
        <w:pStyle w:val="NoSpacing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BD1B28" w:rsidRPr="00223E38" w:rsidRDefault="00BD1B28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B28" w:rsidRPr="00C64964" w:rsidTr="00C64964">
        <w:tc>
          <w:tcPr>
            <w:tcW w:w="4111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BD1B28" w:rsidRPr="00C64964" w:rsidRDefault="00BD1B28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1B28" w:rsidRPr="00223E38" w:rsidRDefault="00BD1B28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BD1B28" w:rsidRDefault="00BD1B28">
      <w:pPr>
        <w:pStyle w:val="a0"/>
        <w:numPr>
          <w:ilvl w:val="0"/>
          <w:numId w:val="19"/>
          <w:numberingChange w:id="0" w:author="Unknown" w:date="2015-01-23T12:06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BD1B28" w:rsidRDefault="00BD1B28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pStyle w:val="a0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pStyle w:val="a0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Дата изготовления (поставки)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BD1B28" w:rsidRDefault="00BD1B28">
      <w:pPr>
        <w:pStyle w:val="a0"/>
        <w:numPr>
          <w:ilvl w:val="0"/>
          <w:numId w:val="19"/>
          <w:numberingChange w:id="1" w:author="Unknown" w:date="2015-01-23T12:06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BD1B28" w:rsidRDefault="00BD1B28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BD1B28" w:rsidRPr="00C64964" w:rsidRDefault="00BD1B28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BD1B28" w:rsidRPr="00C64964" w:rsidRDefault="00BD1B28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BD1B28" w:rsidRPr="00C64964" w:rsidRDefault="00BD1B28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BD1B28" w:rsidRPr="00C64964" w:rsidRDefault="00BD1B28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</w:tbl>
    <w:p w:rsidR="00BD1B28" w:rsidRPr="00223E38" w:rsidRDefault="00BD1B28" w:rsidP="00FB2DF5">
      <w:pPr>
        <w:ind w:left="34" w:right="-1" w:firstLine="567"/>
      </w:pPr>
    </w:p>
    <w:p w:rsidR="00BD1B28" w:rsidRPr="00223E38" w:rsidRDefault="00BD1B28" w:rsidP="00FB2DF5">
      <w:pPr>
        <w:ind w:left="34" w:right="-1" w:firstLine="567"/>
      </w:pPr>
      <w:r w:rsidRPr="00223E38"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</w:p>
          <w:p w:rsidR="00BD1B28" w:rsidRPr="00C64964" w:rsidRDefault="00BD1B28" w:rsidP="00C64964">
            <w:pPr>
              <w:ind w:right="-1" w:firstLine="0"/>
            </w:pPr>
            <w:r w:rsidRPr="00C64964">
              <w:t>Наименование</w:t>
            </w:r>
          </w:p>
          <w:p w:rsidR="00BD1B28" w:rsidRPr="00C64964" w:rsidRDefault="00BD1B28" w:rsidP="00C64964">
            <w:pPr>
              <w:ind w:right="-1" w:firstLine="0"/>
            </w:pP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BD1B28" w:rsidRPr="00C64964" w:rsidTr="00C64964">
        <w:tc>
          <w:tcPr>
            <w:tcW w:w="5245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BD1B28" w:rsidRDefault="00BD1B28">
      <w:pPr>
        <w:pStyle w:val="a0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3. Сведения о материалах основных деталей</w:t>
      </w:r>
    </w:p>
    <w:p w:rsidR="00BD1B28" w:rsidRPr="00223E38" w:rsidRDefault="00BD1B28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BD1B28" w:rsidRPr="00223E38" w:rsidRDefault="00BD1B28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BD1B28" w:rsidRPr="00223E38" w:rsidRDefault="00BD1B28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BD1B28" w:rsidRPr="00223E38" w:rsidRDefault="00BD1B28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BD1B28" w:rsidRPr="00C64964" w:rsidTr="00C64964">
        <w:tc>
          <w:tcPr>
            <w:tcW w:w="10632" w:type="dxa"/>
            <w:gridSpan w:val="5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1843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BD1B28" w:rsidRPr="00C64964" w:rsidTr="00C64964">
        <w:trPr>
          <w:trHeight w:val="138"/>
        </w:trPr>
        <w:tc>
          <w:tcPr>
            <w:tcW w:w="1843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BD1B28" w:rsidRPr="00C64964" w:rsidRDefault="00BD1B28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BD1B28" w:rsidRPr="00C64964" w:rsidTr="00C64964">
        <w:trPr>
          <w:trHeight w:val="138"/>
        </w:trPr>
        <w:tc>
          <w:tcPr>
            <w:tcW w:w="1843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BD1B28" w:rsidRPr="00C64964" w:rsidRDefault="00BD1B28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BD1B28" w:rsidRPr="00C64964" w:rsidTr="00C64964"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BD1B28" w:rsidRPr="00C64964" w:rsidTr="00C64964"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</w:tbl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BD1B28" w:rsidRPr="00C64964" w:rsidTr="00C64964">
        <w:tc>
          <w:tcPr>
            <w:tcW w:w="1701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1701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</w:tbl>
    <w:p w:rsidR="00BD1B28" w:rsidRPr="00223E38" w:rsidRDefault="00BD1B28" w:rsidP="000256CC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контроля.</w:t>
      </w:r>
    </w:p>
    <w:p w:rsidR="00BD1B28" w:rsidRPr="00223E38" w:rsidRDefault="00BD1B28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BD1B28" w:rsidRPr="00223E38" w:rsidRDefault="00BD1B28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BD1B28" w:rsidRPr="00C64964" w:rsidTr="00C64964"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BD1B28" w:rsidRPr="00C64964" w:rsidRDefault="00BD1B28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BD1B28" w:rsidRPr="00C64964" w:rsidRDefault="00BD1B28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BD1B28" w:rsidRPr="00C64964" w:rsidTr="00C64964"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BD1B28" w:rsidRPr="00C64964" w:rsidRDefault="00BD1B28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BD1B28" w:rsidRPr="00C64964" w:rsidRDefault="00BD1B28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BD1B28" w:rsidRPr="00223E38" w:rsidRDefault="00BD1B28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BD1B28" w:rsidRPr="00C64964" w:rsidTr="00C64964">
        <w:trPr>
          <w:trHeight w:val="70"/>
        </w:trPr>
        <w:tc>
          <w:tcPr>
            <w:tcW w:w="4253" w:type="dxa"/>
          </w:tcPr>
          <w:p w:rsidR="00BD1B28" w:rsidRPr="00C64964" w:rsidRDefault="00BD1B28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rPr>
          <w:trHeight w:val="1184"/>
        </w:trPr>
        <w:tc>
          <w:tcPr>
            <w:tcW w:w="4253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BD1B28" w:rsidRPr="00C64964" w:rsidTr="00C64964">
        <w:tc>
          <w:tcPr>
            <w:tcW w:w="4253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BD1B28" w:rsidRPr="00C64964" w:rsidTr="00C64964">
        <w:tc>
          <w:tcPr>
            <w:tcW w:w="4253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BD1B28" w:rsidRPr="00C64964" w:rsidRDefault="00BD1B28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BD1B28" w:rsidRPr="00C64964" w:rsidTr="00C64964">
        <w:tc>
          <w:tcPr>
            <w:tcW w:w="4253" w:type="dxa"/>
          </w:tcPr>
          <w:p w:rsidR="00BD1B28" w:rsidRPr="00C64964" w:rsidRDefault="00BD1B28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BD1B28" w:rsidRPr="00C64964" w:rsidTr="00C64964">
        <w:tc>
          <w:tcPr>
            <w:tcW w:w="4253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BD1B28" w:rsidRPr="00C64964" w:rsidTr="00C64964">
        <w:tc>
          <w:tcPr>
            <w:tcW w:w="4253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дата проведения испытаний и № отчетного документа</w:t>
            </w:r>
          </w:p>
        </w:tc>
      </w:tr>
    </w:tbl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</w:p>
    <w:p w:rsidR="00BD1B28" w:rsidRDefault="00BD1B28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BD1B28" w:rsidRPr="00223E38" w:rsidRDefault="00BD1B28" w:rsidP="00B70620">
      <w:pPr>
        <w:ind w:left="34" w:right="-1" w:firstLine="567"/>
      </w:pPr>
    </w:p>
    <w:p w:rsidR="00BD1B28" w:rsidRPr="00223E38" w:rsidRDefault="00BD1B28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BD1B28" w:rsidRPr="00223E38" w:rsidRDefault="00BD1B28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BD1B28" w:rsidRPr="00223E38" w:rsidRDefault="00BD1B28" w:rsidP="00B70620">
      <w:pPr>
        <w:ind w:right="-1" w:firstLine="624"/>
      </w:pPr>
      <w:r w:rsidRPr="00223E38">
        <w:t>Примечание:</w:t>
      </w:r>
    </w:p>
    <w:p w:rsidR="00BD1B28" w:rsidRPr="00223E38" w:rsidRDefault="00BD1B28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BD1B28" w:rsidRPr="00223E38" w:rsidRDefault="00BD1B28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BD1B28" w:rsidRPr="00223E38" w:rsidRDefault="00BD1B28" w:rsidP="00B70620">
      <w:pPr>
        <w:ind w:right="-1" w:firstLine="601"/>
      </w:pPr>
      <w:r w:rsidRPr="00223E38">
        <w:t>на партию изделий:</w:t>
      </w:r>
    </w:p>
    <w:p w:rsidR="00BD1B28" w:rsidRPr="00223E38" w:rsidRDefault="00BD1B28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BD1B28" w:rsidRPr="00C64964" w:rsidTr="00C64964">
        <w:tc>
          <w:tcPr>
            <w:tcW w:w="10632" w:type="dxa"/>
            <w:gridSpan w:val="2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</w:tbl>
    <w:p w:rsidR="00BD1B28" w:rsidRPr="00223E38" w:rsidRDefault="00BD1B28" w:rsidP="00FB2DF5">
      <w:pPr>
        <w:ind w:right="-1"/>
        <w:rPr>
          <w:sz w:val="28"/>
          <w:szCs w:val="28"/>
        </w:rPr>
      </w:pPr>
    </w:p>
    <w:p w:rsidR="00BD1B28" w:rsidRDefault="00BD1B28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BD1B28" w:rsidRPr="00223E38" w:rsidRDefault="00BD1B28" w:rsidP="00FB2DF5">
      <w:pPr>
        <w:ind w:right="-1"/>
      </w:pPr>
    </w:p>
    <w:p w:rsidR="00BD1B28" w:rsidRDefault="00BD1B28">
      <w:pPr>
        <w:ind w:right="-1" w:firstLine="0"/>
      </w:pPr>
      <w:r w:rsidRPr="00223E38">
        <w:t>Таблица 9.</w:t>
      </w:r>
      <w:bookmarkStart w:id="2" w:name="_GoBack"/>
      <w:bookmarkEnd w:id="2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BD1B28" w:rsidRPr="00C64964" w:rsidTr="00C64964">
        <w:tc>
          <w:tcPr>
            <w:tcW w:w="10632" w:type="dxa"/>
            <w:gridSpan w:val="2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</w:p>
        </w:tc>
      </w:tr>
      <w:tr w:rsidR="00BD1B28" w:rsidRPr="00C64964" w:rsidTr="00C64964">
        <w:tc>
          <w:tcPr>
            <w:tcW w:w="3828" w:type="dxa"/>
          </w:tcPr>
          <w:p w:rsidR="00BD1B28" w:rsidRPr="00C64964" w:rsidRDefault="00BD1B28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технического решения </w:t>
            </w:r>
          </w:p>
        </w:tc>
        <w:tc>
          <w:tcPr>
            <w:tcW w:w="6804" w:type="dxa"/>
          </w:tcPr>
          <w:p w:rsidR="00BD1B28" w:rsidRPr="00C64964" w:rsidRDefault="00BD1B28" w:rsidP="00C64964">
            <w:pPr>
              <w:ind w:left="34" w:right="-1" w:firstLine="567"/>
            </w:pPr>
            <w:r w:rsidRPr="00C64964">
              <w:t>В случае, если по требованию нормативной документации он оформлялся)</w:t>
            </w:r>
          </w:p>
        </w:tc>
      </w:tr>
    </w:tbl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</w:p>
    <w:p w:rsidR="00BD1B28" w:rsidRPr="00223E38" w:rsidRDefault="00BD1B28" w:rsidP="00FB2DF5">
      <w:pPr>
        <w:ind w:right="-1"/>
      </w:pPr>
    </w:p>
    <w:p w:rsidR="00BD1B28" w:rsidRDefault="00BD1B28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BD1B28" w:rsidRPr="00223E38" w:rsidRDefault="00BD1B28" w:rsidP="00B70620">
      <w:pPr>
        <w:ind w:left="284"/>
      </w:pPr>
    </w:p>
    <w:p w:rsidR="00BD1B28" w:rsidRPr="00223E38" w:rsidRDefault="00BD1B28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BD1B28" w:rsidRPr="00223E38" w:rsidRDefault="00BD1B28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BD1B28" w:rsidRPr="00223E38" w:rsidRDefault="00BD1B28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BD1B28" w:rsidRPr="00223E38" w:rsidRDefault="00BD1B28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BD1B28" w:rsidRPr="00223E38" w:rsidRDefault="00BD1B28" w:rsidP="00B70620">
      <w:pPr>
        <w:spacing w:line="360" w:lineRule="auto"/>
        <w:ind w:left="284"/>
      </w:pPr>
    </w:p>
    <w:p w:rsidR="00BD1B28" w:rsidRPr="00223E38" w:rsidRDefault="00BD1B28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BD1B28" w:rsidRPr="00223E38" w:rsidRDefault="00BD1B28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BD1B28" w:rsidRPr="00223E38" w:rsidRDefault="00BD1B28" w:rsidP="00B70620">
      <w:pPr>
        <w:ind w:left="284"/>
        <w:rPr>
          <w:snapToGrid w:val="0"/>
        </w:rPr>
      </w:pPr>
    </w:p>
    <w:p w:rsidR="00BD1B28" w:rsidRPr="00223E38" w:rsidRDefault="00BD1B28" w:rsidP="00B70620">
      <w:pPr>
        <w:ind w:left="284"/>
        <w:rPr>
          <w:snapToGrid w:val="0"/>
        </w:rPr>
      </w:pPr>
    </w:p>
    <w:p w:rsidR="00BD1B28" w:rsidRPr="00223E38" w:rsidRDefault="00BD1B28" w:rsidP="00B70620">
      <w:pPr>
        <w:spacing w:line="360" w:lineRule="auto"/>
        <w:ind w:left="284"/>
      </w:pPr>
      <w:r w:rsidRPr="00223E38">
        <w:t>Руководитель предприятия</w:t>
      </w:r>
    </w:p>
    <w:p w:rsidR="00BD1B28" w:rsidRPr="00223E38" w:rsidRDefault="00BD1B28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BD1B28" w:rsidRPr="00223E38" w:rsidRDefault="00BD1B28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BD1B28" w:rsidRPr="00223E38" w:rsidRDefault="00BD1B28" w:rsidP="00B70620">
      <w:pPr>
        <w:ind w:left="284"/>
      </w:pPr>
    </w:p>
    <w:p w:rsidR="00BD1B28" w:rsidRPr="00223E38" w:rsidRDefault="00BD1B28" w:rsidP="00FB2DF5">
      <w:pPr>
        <w:ind w:right="-1"/>
      </w:pPr>
    </w:p>
    <w:p w:rsidR="00BD1B28" w:rsidRDefault="00BD1B28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BD1B28" w:rsidRPr="00223E38" w:rsidRDefault="00BD1B28" w:rsidP="00B70620">
      <w:pPr>
        <w:ind w:left="284"/>
      </w:pPr>
    </w:p>
    <w:p w:rsidR="00BD1B28" w:rsidRDefault="00BD1B28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BD1B28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BD1B28" w:rsidRPr="00C64964" w:rsidRDefault="00BD1B28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BD1B28" w:rsidRPr="00C64964" w:rsidRDefault="00BD1B28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BD1B28" w:rsidRPr="00C64964" w:rsidRDefault="00BD1B28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BD1B28" w:rsidRPr="00223E38" w:rsidRDefault="00BD1B28" w:rsidP="00B70620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BD1B28" w:rsidRPr="00223E38" w:rsidRDefault="00BD1B28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5"/>
        <w:gridCol w:w="2722"/>
        <w:gridCol w:w="5816"/>
      </w:tblGrid>
      <w:tr w:rsidR="00BD1B28" w:rsidRPr="00C64964" w:rsidTr="00416445">
        <w:tc>
          <w:tcPr>
            <w:tcW w:w="4078" w:type="dxa"/>
            <w:gridSpan w:val="2"/>
          </w:tcPr>
          <w:p w:rsidR="00BD1B28" w:rsidRPr="00C64964" w:rsidRDefault="00BD1B28" w:rsidP="00416445">
            <w:r w:rsidRPr="00C64964">
              <w:t>Изм.№</w:t>
            </w:r>
          </w:p>
        </w:tc>
        <w:tc>
          <w:tcPr>
            <w:tcW w:w="6095" w:type="dxa"/>
          </w:tcPr>
          <w:p w:rsidR="00BD1B28" w:rsidRPr="00C64964" w:rsidRDefault="00BD1B28" w:rsidP="00416445"/>
        </w:tc>
      </w:tr>
      <w:tr w:rsidR="00BD1B28" w:rsidRPr="00C64964" w:rsidTr="00416445">
        <w:tc>
          <w:tcPr>
            <w:tcW w:w="1668" w:type="dxa"/>
            <w:vMerge w:val="restart"/>
          </w:tcPr>
          <w:p w:rsidR="00BD1B28" w:rsidRPr="00C64964" w:rsidRDefault="00BD1B28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BD1B28" w:rsidRPr="00C64964" w:rsidRDefault="00BD1B28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BD1B28" w:rsidRPr="00C64964" w:rsidRDefault="00BD1B28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BD1B28" w:rsidRPr="00C64964" w:rsidTr="00416445">
        <w:tc>
          <w:tcPr>
            <w:tcW w:w="1668" w:type="dxa"/>
            <w:vMerge/>
          </w:tcPr>
          <w:p w:rsidR="00BD1B28" w:rsidRPr="00C64964" w:rsidRDefault="00BD1B28" w:rsidP="00416445"/>
        </w:tc>
        <w:tc>
          <w:tcPr>
            <w:tcW w:w="2410" w:type="dxa"/>
          </w:tcPr>
          <w:p w:rsidR="00BD1B28" w:rsidRPr="00C64964" w:rsidRDefault="00BD1B28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BD1B28" w:rsidRPr="00C64964" w:rsidRDefault="00BD1B28" w:rsidP="00416445"/>
        </w:tc>
      </w:tr>
      <w:tr w:rsidR="00BD1B28" w:rsidRPr="00C64964" w:rsidTr="00416445">
        <w:tc>
          <w:tcPr>
            <w:tcW w:w="1668" w:type="dxa"/>
            <w:vMerge/>
          </w:tcPr>
          <w:p w:rsidR="00BD1B28" w:rsidRPr="00C64964" w:rsidRDefault="00BD1B28" w:rsidP="00416445"/>
        </w:tc>
        <w:tc>
          <w:tcPr>
            <w:tcW w:w="2410" w:type="dxa"/>
          </w:tcPr>
          <w:p w:rsidR="00BD1B28" w:rsidRPr="00C64964" w:rsidRDefault="00BD1B28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BD1B28" w:rsidRPr="00C64964" w:rsidRDefault="00BD1B28" w:rsidP="00416445"/>
        </w:tc>
      </w:tr>
      <w:tr w:rsidR="00BD1B28" w:rsidRPr="00C64964" w:rsidTr="00416445">
        <w:tc>
          <w:tcPr>
            <w:tcW w:w="1668" w:type="dxa"/>
            <w:vMerge/>
          </w:tcPr>
          <w:p w:rsidR="00BD1B28" w:rsidRPr="00C64964" w:rsidRDefault="00BD1B28" w:rsidP="00416445"/>
        </w:tc>
        <w:tc>
          <w:tcPr>
            <w:tcW w:w="2410" w:type="dxa"/>
          </w:tcPr>
          <w:p w:rsidR="00BD1B28" w:rsidRPr="00C64964" w:rsidRDefault="00BD1B28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BD1B28" w:rsidRPr="00C64964" w:rsidRDefault="00BD1B28" w:rsidP="00416445"/>
        </w:tc>
      </w:tr>
      <w:tr w:rsidR="00BD1B28" w:rsidRPr="00C64964" w:rsidTr="00416445">
        <w:tc>
          <w:tcPr>
            <w:tcW w:w="4078" w:type="dxa"/>
            <w:gridSpan w:val="2"/>
          </w:tcPr>
          <w:p w:rsidR="00BD1B28" w:rsidRPr="00C64964" w:rsidRDefault="00BD1B28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BD1B28" w:rsidRPr="00C64964" w:rsidRDefault="00BD1B28" w:rsidP="00416445">
            <w:r w:rsidRPr="00C64964">
              <w:t>заполняют в случае заполнения граф «Номера листов (страниц) новых» и (или) «Номера листов (страниц) аннулированных», в остальных случаях графу прочеркивают</w:t>
            </w:r>
          </w:p>
        </w:tc>
      </w:tr>
      <w:tr w:rsidR="00BD1B28" w:rsidRPr="00C64964" w:rsidTr="00416445">
        <w:tc>
          <w:tcPr>
            <w:tcW w:w="4078" w:type="dxa"/>
            <w:gridSpan w:val="2"/>
          </w:tcPr>
          <w:p w:rsidR="00BD1B28" w:rsidRPr="00C64964" w:rsidRDefault="00BD1B28" w:rsidP="00416445">
            <w:r w:rsidRPr="00C64964">
              <w:t>№ докум.</w:t>
            </w:r>
          </w:p>
        </w:tc>
        <w:tc>
          <w:tcPr>
            <w:tcW w:w="6095" w:type="dxa"/>
          </w:tcPr>
          <w:p w:rsidR="00BD1B28" w:rsidRPr="00C64964" w:rsidRDefault="00BD1B28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BD1B28" w:rsidRPr="00C64964" w:rsidTr="00416445">
        <w:tc>
          <w:tcPr>
            <w:tcW w:w="4078" w:type="dxa"/>
            <w:gridSpan w:val="2"/>
          </w:tcPr>
          <w:p w:rsidR="00BD1B28" w:rsidRPr="00C64964" w:rsidRDefault="00BD1B28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BD1B28" w:rsidRPr="00C64964" w:rsidRDefault="00BD1B28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BD1B28" w:rsidRPr="00C64964" w:rsidTr="00416445">
        <w:tc>
          <w:tcPr>
            <w:tcW w:w="4078" w:type="dxa"/>
            <w:gridSpan w:val="2"/>
          </w:tcPr>
          <w:p w:rsidR="00BD1B28" w:rsidRPr="00C64964" w:rsidRDefault="00BD1B28" w:rsidP="00416445">
            <w:r w:rsidRPr="00C64964">
              <w:t>Подпись</w:t>
            </w:r>
          </w:p>
        </w:tc>
        <w:tc>
          <w:tcPr>
            <w:tcW w:w="6095" w:type="dxa"/>
          </w:tcPr>
          <w:p w:rsidR="00BD1B28" w:rsidRPr="00C64964" w:rsidRDefault="00BD1B28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BD1B28" w:rsidRPr="00C64964" w:rsidTr="00416445">
        <w:tc>
          <w:tcPr>
            <w:tcW w:w="4078" w:type="dxa"/>
            <w:gridSpan w:val="2"/>
          </w:tcPr>
          <w:p w:rsidR="00BD1B28" w:rsidRPr="00C64964" w:rsidRDefault="00BD1B28" w:rsidP="00416445">
            <w:r w:rsidRPr="00C64964">
              <w:t>Дата</w:t>
            </w:r>
          </w:p>
        </w:tc>
        <w:tc>
          <w:tcPr>
            <w:tcW w:w="6095" w:type="dxa"/>
          </w:tcPr>
          <w:p w:rsidR="00BD1B28" w:rsidRPr="00C64964" w:rsidRDefault="00BD1B28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BD1B28" w:rsidRPr="00223E38" w:rsidRDefault="00BD1B28" w:rsidP="00B70620">
      <w:pPr>
        <w:spacing w:line="360" w:lineRule="auto"/>
        <w:jc w:val="center"/>
      </w:pPr>
    </w:p>
    <w:p w:rsidR="00BD1B28" w:rsidRPr="00223E38" w:rsidRDefault="00BD1B28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BD1B28" w:rsidRPr="00223E38" w:rsidRDefault="00BD1B28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BD1B28" w:rsidRDefault="00BD1B28" w:rsidP="00FB2DF5">
      <w:pPr>
        <w:ind w:right="-1"/>
      </w:pPr>
    </w:p>
    <w:p w:rsidR="00BD1B28" w:rsidRDefault="00BD1B28" w:rsidP="00FB2DF5">
      <w:pPr>
        <w:ind w:right="-1"/>
      </w:pPr>
    </w:p>
    <w:p w:rsidR="00BD1B28" w:rsidRDefault="00BD1B28" w:rsidP="00FB2DF5">
      <w:pPr>
        <w:ind w:right="-1"/>
      </w:pPr>
    </w:p>
    <w:p w:rsidR="00BD1B28" w:rsidRDefault="00BD1B28" w:rsidP="00FB2DF5">
      <w:pPr>
        <w:ind w:right="-1"/>
      </w:pPr>
    </w:p>
    <w:p w:rsidR="00BD1B28" w:rsidRPr="00B57273" w:rsidRDefault="00BD1B28" w:rsidP="00EE69F4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BD1B28" w:rsidRPr="00E55ED1" w:rsidRDefault="00BD1B28" w:rsidP="00EE69F4">
      <w:pPr>
        <w:spacing w:line="276" w:lineRule="auto"/>
        <w:ind w:right="-1"/>
        <w:rPr>
          <w:b/>
          <w:sz w:val="28"/>
          <w:szCs w:val="28"/>
        </w:rPr>
      </w:pPr>
    </w:p>
    <w:p w:rsidR="00BD1B28" w:rsidRPr="00E55ED1" w:rsidRDefault="00BD1B28" w:rsidP="00EE69F4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___________</w:t>
      </w:r>
    </w:p>
    <w:p w:rsidR="00BD1B28" w:rsidRPr="00223E38" w:rsidRDefault="00BD1B28" w:rsidP="00FB2DF5">
      <w:pPr>
        <w:ind w:right="-1"/>
      </w:pPr>
    </w:p>
    <w:sectPr w:rsidR="00BD1B28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B28" w:rsidRDefault="00BD1B28" w:rsidP="00872388">
      <w:r>
        <w:separator/>
      </w:r>
    </w:p>
  </w:endnote>
  <w:endnote w:type="continuationSeparator" w:id="0">
    <w:p w:rsidR="00BD1B28" w:rsidRDefault="00BD1B28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B28" w:rsidRDefault="00BD1B28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BD1B28" w:rsidRDefault="00BD1B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B28" w:rsidRDefault="00BD1B28" w:rsidP="00872388">
      <w:r>
        <w:separator/>
      </w:r>
    </w:p>
  </w:footnote>
  <w:footnote w:type="continuationSeparator" w:id="0">
    <w:p w:rsidR="00BD1B28" w:rsidRDefault="00BD1B28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B28" w:rsidRPr="00732682" w:rsidRDefault="00BD1B28">
    <w:pPr>
      <w:pStyle w:val="Header"/>
      <w:jc w:val="center"/>
      <w:rPr>
        <w:lang w:val="en-US"/>
      </w:rPr>
    </w:pPr>
  </w:p>
  <w:p w:rsidR="00BD1B28" w:rsidRDefault="00BD1B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8"/>
  </w:num>
  <w:num w:numId="15">
    <w:abstractNumId w:val="5"/>
  </w:num>
  <w:num w:numId="16">
    <w:abstractNumId w:val="9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A76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B28"/>
    <w:rsid w:val="00BD1D67"/>
    <w:rsid w:val="00BD2337"/>
    <w:rsid w:val="00BD2BE2"/>
    <w:rsid w:val="00BD3B8E"/>
    <w:rsid w:val="00BD51F9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69F4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379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ListBullet">
    <w:name w:val="List Bullet"/>
    <w:basedOn w:val="Normal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Normal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55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545"/>
    <w:rPr>
      <w:rFonts w:cs="Times New Roman"/>
    </w:rPr>
  </w:style>
  <w:style w:type="paragraph" w:customStyle="1" w:styleId="a0">
    <w:name w:val="Нормальный"/>
    <w:link w:val="a1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1">
    <w:name w:val="Нормальный Знак"/>
    <w:basedOn w:val="DefaultParagraphFont"/>
    <w:link w:val="a0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723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723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7238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7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7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2062</Words>
  <Characters>11754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7099</cp:lastModifiedBy>
  <cp:revision>28</cp:revision>
  <dcterms:created xsi:type="dcterms:W3CDTF">2013-10-16T05:35:00Z</dcterms:created>
  <dcterms:modified xsi:type="dcterms:W3CDTF">2015-01-23T09:06:00Z</dcterms:modified>
</cp:coreProperties>
</file>